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3504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D43504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A" w14:textId="77777777" w:rsidR="00C44B8B" w:rsidRPr="0052681C" w:rsidRDefault="002568E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68E0">
              <w:rPr>
                <w:b/>
                <w:sz w:val="26"/>
                <w:szCs w:val="26"/>
              </w:rPr>
              <w:t>202A_173</w:t>
            </w:r>
          </w:p>
        </w:tc>
      </w:tr>
      <w:tr w:rsidR="00C44B8B" w:rsidRPr="0052681C" w14:paraId="6D43504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504D" w14:textId="77777777" w:rsidR="00C44B8B" w:rsidRPr="0052681C" w:rsidRDefault="0007579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2271322</w:t>
            </w:r>
          </w:p>
        </w:tc>
      </w:tr>
    </w:tbl>
    <w:p w14:paraId="6D43504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D43505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D43505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D43505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D43505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D435054" w14:textId="77777777" w:rsidR="00C44B8B" w:rsidRPr="0052681C" w:rsidRDefault="00C44B8B" w:rsidP="00C44B8B"/>
    <w:p w14:paraId="6D435055" w14:textId="77777777" w:rsidR="00C44B8B" w:rsidRPr="0052681C" w:rsidRDefault="00C44B8B" w:rsidP="00C44B8B"/>
    <w:p w14:paraId="6D435056" w14:textId="77777777" w:rsidR="00C44B8B" w:rsidRPr="0052681C" w:rsidRDefault="00C44B8B" w:rsidP="00C44B8B"/>
    <w:p w14:paraId="6D43505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D435058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D435059" w14:textId="77777777" w:rsidR="00612811" w:rsidRPr="005557E5" w:rsidRDefault="0010405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75790" w:rsidRPr="005557E5">
        <w:rPr>
          <w:b/>
          <w:sz w:val="26"/>
          <w:szCs w:val="26"/>
        </w:rPr>
        <w:t>Ушко У1К-7-16</w:t>
      </w:r>
      <w:r>
        <w:rPr>
          <w:b/>
          <w:sz w:val="26"/>
          <w:szCs w:val="26"/>
        </w:rPr>
        <w:t>)</w:t>
      </w:r>
      <w:r w:rsidR="001E3C6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557E5">
        <w:rPr>
          <w:b/>
          <w:sz w:val="26"/>
          <w:szCs w:val="26"/>
        </w:rPr>
        <w:t xml:space="preserve"> </w:t>
      </w:r>
      <w:r w:rsidR="00AA670B" w:rsidRPr="001E3C67">
        <w:rPr>
          <w:b/>
          <w:sz w:val="26"/>
          <w:szCs w:val="26"/>
          <w:u w:val="single"/>
        </w:rPr>
        <w:t>202</w:t>
      </w:r>
      <w:r w:rsidR="00AA670B" w:rsidRPr="001E3C67">
        <w:rPr>
          <w:b/>
          <w:sz w:val="26"/>
          <w:szCs w:val="26"/>
          <w:u w:val="single"/>
          <w:lang w:val="en-US"/>
        </w:rPr>
        <w:t>A</w:t>
      </w:r>
    </w:p>
    <w:p w14:paraId="6D43505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D43505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D43505C" w14:textId="77777777" w:rsidR="004F4E9E" w:rsidRPr="005557E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557E5">
        <w:rPr>
          <w:sz w:val="24"/>
          <w:szCs w:val="24"/>
        </w:rPr>
        <w:t xml:space="preserve">Технические требования, характеристики </w:t>
      </w:r>
      <w:r w:rsidR="00770408" w:rsidRPr="005557E5">
        <w:rPr>
          <w:sz w:val="24"/>
          <w:szCs w:val="24"/>
        </w:rPr>
        <w:t>линейной арматуры и гасителей вибрации</w:t>
      </w:r>
      <w:r w:rsidR="005F3212" w:rsidRPr="005557E5">
        <w:rPr>
          <w:sz w:val="24"/>
          <w:szCs w:val="24"/>
        </w:rPr>
        <w:t xml:space="preserve"> </w:t>
      </w:r>
      <w:r w:rsidR="004F4E9E" w:rsidRPr="005557E5">
        <w:rPr>
          <w:sz w:val="24"/>
          <w:szCs w:val="24"/>
        </w:rPr>
        <w:t xml:space="preserve">должны соответствовать параметрам </w:t>
      </w:r>
      <w:r w:rsidR="00707965" w:rsidRPr="005557E5">
        <w:rPr>
          <w:sz w:val="24"/>
          <w:szCs w:val="24"/>
        </w:rPr>
        <w:t>ТУ 3449-001-77991219-10 «Арматура сцепная для ВЛ».</w:t>
      </w:r>
    </w:p>
    <w:p w14:paraId="6D43505D" w14:textId="3F0B7EBB" w:rsidR="00A305DC" w:rsidRDefault="00555953" w:rsidP="00CE6E6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D435090" wp14:editId="443BA3E6">
            <wp:extent cx="5200650" cy="3400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3505E" w14:textId="04158CE0" w:rsidR="00CE6E69" w:rsidRPr="0052681C" w:rsidRDefault="00555953" w:rsidP="00CE6E6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D435091" wp14:editId="42C469A4">
            <wp:extent cx="4867275" cy="1085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3505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D43506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D435061" w14:textId="77777777" w:rsidR="00C833C5" w:rsidRPr="0052681C" w:rsidRDefault="00C833C5" w:rsidP="00C833C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D43506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43506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43506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D4350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4350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D4350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D435068" w14:textId="54EABA4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F428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6D435069" w14:textId="4780C8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3198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D43506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D43506B" w14:textId="77777777" w:rsidR="00DE0C6D" w:rsidRPr="0052681C" w:rsidRDefault="00843900" w:rsidP="00C833C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D43506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D43506D" w14:textId="77777777" w:rsidR="00707965" w:rsidRDefault="00707965" w:rsidP="0070796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07965">
        <w:rPr>
          <w:sz w:val="24"/>
          <w:szCs w:val="24"/>
        </w:rPr>
        <w:t>ТУ 3449-001-77991219-10 «Арматура сцепная для ВЛ»</w:t>
      </w:r>
      <w:r w:rsidR="008F5371">
        <w:rPr>
          <w:sz w:val="24"/>
          <w:szCs w:val="24"/>
        </w:rPr>
        <w:t>;</w:t>
      </w:r>
    </w:p>
    <w:p w14:paraId="6D43506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D43506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D43507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D43507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D43507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D43507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D43507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D43507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D43507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F5371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D43507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43507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D43507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</w:t>
      </w:r>
      <w:r w:rsidR="008F5371">
        <w:rPr>
          <w:sz w:val="24"/>
          <w:szCs w:val="24"/>
        </w:rPr>
        <w:t xml:space="preserve"> Поставщик должен за свой счет </w:t>
      </w:r>
      <w:r w:rsidRPr="0052681C">
        <w:rPr>
          <w:sz w:val="24"/>
          <w:szCs w:val="24"/>
        </w:rPr>
        <w:t xml:space="preserve">и </w:t>
      </w:r>
      <w:r w:rsidR="008F537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43507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43507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D43507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D43507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43507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D43507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D43508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D43508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43508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D43508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D43508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D4350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D43508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6D43508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D4350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D43508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D43508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43508B" w14:textId="77777777" w:rsidR="001D6900" w:rsidRPr="0052681C" w:rsidRDefault="001D6900" w:rsidP="00451C4D">
      <w:pPr>
        <w:rPr>
          <w:sz w:val="26"/>
          <w:szCs w:val="26"/>
        </w:rPr>
      </w:pPr>
    </w:p>
    <w:p w14:paraId="6D43508C" w14:textId="77777777" w:rsidR="004A2665" w:rsidRPr="0052681C" w:rsidRDefault="004A2665" w:rsidP="00451C4D">
      <w:pPr>
        <w:rPr>
          <w:sz w:val="26"/>
          <w:szCs w:val="26"/>
        </w:rPr>
      </w:pPr>
    </w:p>
    <w:p w14:paraId="6D43508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D43508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D43508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35094" w14:textId="77777777" w:rsidR="00810E24" w:rsidRDefault="00810E24">
      <w:r>
        <w:separator/>
      </w:r>
    </w:p>
  </w:endnote>
  <w:endnote w:type="continuationSeparator" w:id="0">
    <w:p w14:paraId="6D435095" w14:textId="77777777" w:rsidR="00810E24" w:rsidRDefault="0081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35092" w14:textId="77777777" w:rsidR="00810E24" w:rsidRDefault="00810E24">
      <w:r>
        <w:separator/>
      </w:r>
    </w:p>
  </w:footnote>
  <w:footnote w:type="continuationSeparator" w:id="0">
    <w:p w14:paraId="6D435093" w14:textId="77777777" w:rsidR="00810E24" w:rsidRDefault="00810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35096" w14:textId="77777777" w:rsidR="00AD7048" w:rsidRDefault="00CB6EA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D4350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79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790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F4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050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C67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980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8E0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EB6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E39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7E5"/>
    <w:rsid w:val="00555953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0B7C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965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E2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37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1EC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3C5"/>
    <w:rsid w:val="00C84F91"/>
    <w:rsid w:val="00C87569"/>
    <w:rsid w:val="00C876E5"/>
    <w:rsid w:val="00C879E3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0B2"/>
    <w:rsid w:val="00CB23BB"/>
    <w:rsid w:val="00CB2D25"/>
    <w:rsid w:val="00CB6078"/>
    <w:rsid w:val="00CB6E9A"/>
    <w:rsid w:val="00CB6EA5"/>
    <w:rsid w:val="00CB7033"/>
    <w:rsid w:val="00CB793D"/>
    <w:rsid w:val="00CC081C"/>
    <w:rsid w:val="00CC0CDD"/>
    <w:rsid w:val="00CC1E0F"/>
    <w:rsid w:val="00CC1E26"/>
    <w:rsid w:val="00CC3003"/>
    <w:rsid w:val="00CC3CA4"/>
    <w:rsid w:val="00CC3D12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69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28A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0D1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D4350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30DE-76DF-4344-AA84-C7A2AD1D7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8CC13-C205-4037-97DA-C2785CA3A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70E63-247D-4618-A3E4-4DC28C78A4E5}">
  <ds:schemaRefs>
    <ds:schemaRef ds:uri="http://purl.org/dc/dcmitype/"/>
    <ds:schemaRef ds:uri="http://purl.org/dc/terms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74C85550-B535-46FD-A552-39F00CAD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1172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2015-10-09T08:30:00Z</dcterms:created>
  <dcterms:modified xsi:type="dcterms:W3CDTF">2015-10-09T08:30:00Z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